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FEF" w:rsidRDefault="00B15FEF" w:rsidP="0080786C">
      <w:pPr>
        <w:jc w:val="center"/>
        <w:rPr>
          <w:b/>
        </w:rPr>
      </w:pPr>
      <w:r>
        <w:rPr>
          <w:b/>
        </w:rPr>
        <w:t>Российская Федерация</w:t>
      </w:r>
    </w:p>
    <w:p w:rsidR="00B15FEF" w:rsidRDefault="00B15FEF" w:rsidP="0080786C">
      <w:pPr>
        <w:jc w:val="center"/>
        <w:rPr>
          <w:b/>
        </w:rPr>
      </w:pPr>
      <w:r>
        <w:rPr>
          <w:b/>
        </w:rPr>
        <w:t>Брянская область Унечский муниципальный район</w:t>
      </w:r>
    </w:p>
    <w:p w:rsidR="00B15FEF" w:rsidRDefault="00B15FEF" w:rsidP="0080786C">
      <w:pPr>
        <w:jc w:val="center"/>
        <w:rPr>
          <w:b/>
        </w:rPr>
      </w:pPr>
      <w:r>
        <w:rPr>
          <w:b/>
        </w:rPr>
        <w:t>Березинское сельское поселение</w:t>
      </w:r>
    </w:p>
    <w:p w:rsidR="00B15FEF" w:rsidRDefault="00B15FEF" w:rsidP="0080786C">
      <w:pPr>
        <w:jc w:val="center"/>
        <w:rPr>
          <w:b/>
        </w:rPr>
      </w:pPr>
      <w:r>
        <w:rPr>
          <w:b/>
        </w:rPr>
        <w:t>Березинский сельский Совет народных депутатов</w:t>
      </w:r>
    </w:p>
    <w:p w:rsidR="00B15FEF" w:rsidRDefault="00B15FEF" w:rsidP="0080786C">
      <w:pPr>
        <w:jc w:val="center"/>
        <w:rPr>
          <w:b/>
        </w:rPr>
      </w:pPr>
    </w:p>
    <w:p w:rsidR="00B15FEF" w:rsidRDefault="00B15FEF" w:rsidP="0080786C">
      <w:pPr>
        <w:rPr>
          <w:b/>
        </w:rPr>
      </w:pPr>
    </w:p>
    <w:p w:rsidR="00B15FEF" w:rsidRDefault="00B15FEF" w:rsidP="0080786C">
      <w:pPr>
        <w:jc w:val="center"/>
        <w:rPr>
          <w:b/>
        </w:rPr>
      </w:pPr>
      <w:r>
        <w:rPr>
          <w:b/>
        </w:rPr>
        <w:t>РЕШЕНИЕ</w:t>
      </w:r>
    </w:p>
    <w:p w:rsidR="00B15FEF" w:rsidRDefault="00B15FEF" w:rsidP="0080786C">
      <w:pPr>
        <w:jc w:val="center"/>
        <w:rPr>
          <w:b/>
        </w:rPr>
      </w:pPr>
    </w:p>
    <w:p w:rsidR="00B15FEF" w:rsidRDefault="00B15FEF" w:rsidP="0080786C">
      <w:pPr>
        <w:jc w:val="both"/>
        <w:rPr>
          <w:b/>
        </w:rPr>
      </w:pPr>
      <w:r>
        <w:rPr>
          <w:b/>
        </w:rPr>
        <w:t>от  31 июля  2026 года №5-101</w:t>
      </w:r>
    </w:p>
    <w:p w:rsidR="00B15FEF" w:rsidRDefault="00B15FEF" w:rsidP="0080786C">
      <w:pPr>
        <w:jc w:val="both"/>
        <w:rPr>
          <w:b/>
        </w:rPr>
      </w:pPr>
      <w:r>
        <w:rPr>
          <w:b/>
        </w:rPr>
        <w:t>д. Березина</w:t>
      </w:r>
    </w:p>
    <w:p w:rsidR="00B15FEF" w:rsidRDefault="00B15FEF" w:rsidP="0080786C">
      <w:pPr>
        <w:jc w:val="both"/>
      </w:pPr>
    </w:p>
    <w:p w:rsidR="00B15FEF" w:rsidRDefault="00B15FEF" w:rsidP="0080786C">
      <w:pPr>
        <w:jc w:val="both"/>
      </w:pPr>
      <w:r>
        <w:t xml:space="preserve">О признании несостоявшимся  </w:t>
      </w:r>
    </w:p>
    <w:p w:rsidR="00B15FEF" w:rsidRDefault="00B15FEF" w:rsidP="0080786C">
      <w:pPr>
        <w:jc w:val="both"/>
      </w:pPr>
      <w:r>
        <w:t xml:space="preserve">конкурса  на замещение должности главы </w:t>
      </w:r>
    </w:p>
    <w:p w:rsidR="00B15FEF" w:rsidRDefault="00B15FEF" w:rsidP="0080786C">
      <w:pPr>
        <w:jc w:val="both"/>
      </w:pPr>
      <w:r>
        <w:t xml:space="preserve">администрации Березинского сельского </w:t>
      </w:r>
    </w:p>
    <w:p w:rsidR="00B15FEF" w:rsidRDefault="00B15FEF" w:rsidP="0080786C">
      <w:pPr>
        <w:jc w:val="both"/>
      </w:pPr>
      <w:r>
        <w:t>поселения</w:t>
      </w:r>
    </w:p>
    <w:p w:rsidR="00B15FEF" w:rsidRDefault="00B15FEF" w:rsidP="0080786C">
      <w:pPr>
        <w:ind w:firstLine="540"/>
        <w:jc w:val="both"/>
      </w:pPr>
    </w:p>
    <w:p w:rsidR="00B15FEF" w:rsidRDefault="00B15FEF" w:rsidP="0080786C">
      <w:pPr>
        <w:ind w:firstLine="708"/>
        <w:jc w:val="both"/>
      </w:pPr>
      <w:r>
        <w:t xml:space="preserve">В соответствии с  Федеральным  законом  от 06.10.2003г. № 131-ФЗ «Об общих принципах организации местного самоуправления в Российской Федерации»,   Уставом Березинского сельского поселения Унечского муниципального района Брянской области Протокола конкурсной комиссии по проведению конкурса на замещение должности главы </w:t>
      </w:r>
    </w:p>
    <w:p w:rsidR="00B15FEF" w:rsidRDefault="00B15FEF" w:rsidP="0080786C">
      <w:pPr>
        <w:jc w:val="both"/>
      </w:pPr>
      <w:r>
        <w:t>администрации Березинского сельского поселения от 30.07.2026 г., Березинский сельский Совет народных депутатов</w:t>
      </w:r>
    </w:p>
    <w:p w:rsidR="00B15FEF" w:rsidRDefault="00B15FEF" w:rsidP="0080786C">
      <w:pPr>
        <w:jc w:val="both"/>
      </w:pPr>
    </w:p>
    <w:p w:rsidR="00B15FEF" w:rsidRDefault="00B15FEF" w:rsidP="0080786C">
      <w:pPr>
        <w:jc w:val="both"/>
      </w:pPr>
      <w:r>
        <w:t xml:space="preserve">          РЕШИЛ:</w:t>
      </w:r>
    </w:p>
    <w:p w:rsidR="00B15FEF" w:rsidRDefault="00B15FEF" w:rsidP="0080786C">
      <w:pPr>
        <w:jc w:val="both"/>
      </w:pPr>
      <w:r>
        <w:t xml:space="preserve">        </w:t>
      </w:r>
    </w:p>
    <w:p w:rsidR="00B15FEF" w:rsidRDefault="00B15FEF" w:rsidP="0080786C">
      <w:pPr>
        <w:jc w:val="both"/>
      </w:pPr>
      <w:r>
        <w:t xml:space="preserve">         1. Конкурс на замещение должности главы администрации Березинского сельского поселения, назначенный на 30.07.2026 г, признать несостоявшимся, ввиду отсутствия участников.</w:t>
      </w:r>
    </w:p>
    <w:p w:rsidR="00B15FEF" w:rsidRDefault="00B15FEF" w:rsidP="0080786C">
      <w:pPr>
        <w:jc w:val="both"/>
      </w:pPr>
      <w:r>
        <w:t xml:space="preserve">        2. Настоящее решение вступает в силу с момента обнародования.</w:t>
      </w:r>
    </w:p>
    <w:p w:rsidR="00B15FEF" w:rsidRDefault="00B15FEF" w:rsidP="0080786C">
      <w:pPr>
        <w:jc w:val="both"/>
      </w:pPr>
    </w:p>
    <w:p w:rsidR="00B15FEF" w:rsidRDefault="00B15FEF" w:rsidP="0080786C">
      <w:pPr>
        <w:jc w:val="both"/>
      </w:pPr>
    </w:p>
    <w:p w:rsidR="00B15FEF" w:rsidRDefault="00B15FEF" w:rsidP="0080786C">
      <w:pPr>
        <w:jc w:val="both"/>
      </w:pPr>
    </w:p>
    <w:p w:rsidR="00B15FEF" w:rsidRDefault="00B15FEF" w:rsidP="0080786C"/>
    <w:p w:rsidR="00B15FEF" w:rsidRDefault="00B15FEF" w:rsidP="0080786C">
      <w:pPr>
        <w:jc w:val="both"/>
      </w:pPr>
      <w:r>
        <w:t>Глава Березинского сельского поселения</w:t>
      </w:r>
    </w:p>
    <w:p w:rsidR="00B15FEF" w:rsidRDefault="00B15FEF" w:rsidP="0080786C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Председатель Березинского сельского</w:t>
      </w:r>
    </w:p>
    <w:p w:rsidR="00B15FEF" w:rsidRDefault="00B15FEF" w:rsidP="0080786C">
      <w:pPr>
        <w:pStyle w:val="NormalWeb"/>
        <w:spacing w:before="0" w:beforeAutospacing="0" w:after="0" w:afterAutospacing="0"/>
        <w:rPr>
          <w:color w:val="000000"/>
        </w:rPr>
      </w:pPr>
      <w:r>
        <w:rPr>
          <w:color w:val="000000"/>
        </w:rPr>
        <w:t>Совета народных депутатов                                             Е.Н. Щигорцова</w:t>
      </w:r>
    </w:p>
    <w:p w:rsidR="00B15FEF" w:rsidRDefault="00B15FEF" w:rsidP="0080786C"/>
    <w:p w:rsidR="00B15FEF" w:rsidRDefault="00B15FEF" w:rsidP="0080786C"/>
    <w:p w:rsidR="00B15FEF" w:rsidRDefault="00B15FEF" w:rsidP="0080786C"/>
    <w:p w:rsidR="00B15FEF" w:rsidRDefault="00B15FEF" w:rsidP="0080786C"/>
    <w:p w:rsidR="00B15FEF" w:rsidRDefault="00B15FEF" w:rsidP="0080786C"/>
    <w:p w:rsidR="00B15FEF" w:rsidRDefault="00B15FEF"/>
    <w:sectPr w:rsidR="00B15FEF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786C"/>
    <w:rsid w:val="00171102"/>
    <w:rsid w:val="001A636E"/>
    <w:rsid w:val="001D55C2"/>
    <w:rsid w:val="002B2CC5"/>
    <w:rsid w:val="002F111F"/>
    <w:rsid w:val="00403000"/>
    <w:rsid w:val="0046662D"/>
    <w:rsid w:val="00645037"/>
    <w:rsid w:val="007F67F0"/>
    <w:rsid w:val="0080786C"/>
    <w:rsid w:val="00841856"/>
    <w:rsid w:val="00900122"/>
    <w:rsid w:val="009808B9"/>
    <w:rsid w:val="009948F0"/>
    <w:rsid w:val="009B7A1E"/>
    <w:rsid w:val="00B15FEF"/>
    <w:rsid w:val="00CF78DA"/>
    <w:rsid w:val="00D457DE"/>
    <w:rsid w:val="00D76486"/>
    <w:rsid w:val="00DA28A5"/>
    <w:rsid w:val="00E429F8"/>
    <w:rsid w:val="00FF2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86C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80786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80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178</Words>
  <Characters>1017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6</cp:revision>
  <cp:lastPrinted>2026-03-19T07:43:00Z</cp:lastPrinted>
  <dcterms:created xsi:type="dcterms:W3CDTF">2026-03-12T12:00:00Z</dcterms:created>
  <dcterms:modified xsi:type="dcterms:W3CDTF">2026-07-29T07:54:00Z</dcterms:modified>
</cp:coreProperties>
</file>